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FBB3C" w14:textId="77777777" w:rsidR="007F3CCF" w:rsidRDefault="007F3CCF" w:rsidP="007F3CCF">
      <w:pPr>
        <w:pStyle w:val="Tekstpodstawowy"/>
        <w:ind w:left="284"/>
        <w:rPr>
          <w:rFonts w:ascii="Tahoma" w:hAnsi="Tahoma" w:cs="Tahoma"/>
          <w:b/>
          <w:bCs/>
        </w:rPr>
      </w:pPr>
    </w:p>
    <w:p w14:paraId="1C89D46C" w14:textId="72F49F47" w:rsidR="000A75E6" w:rsidRPr="00F1603A" w:rsidRDefault="000A75E6" w:rsidP="000A75E6">
      <w:pPr>
        <w:pStyle w:val="Tekstpodstawowy"/>
        <w:spacing w:before="38"/>
        <w:rPr>
          <w:rFonts w:ascii="Arial" w:hAnsi="Arial" w:cs="Arial"/>
          <w:b/>
          <w:bCs/>
          <w:sz w:val="24"/>
          <w:szCs w:val="24"/>
        </w:rPr>
      </w:pPr>
      <w:r w:rsidRPr="00F1603A">
        <w:rPr>
          <w:rFonts w:ascii="Arial" w:hAnsi="Arial" w:cs="Arial"/>
          <w:b/>
          <w:bCs/>
          <w:sz w:val="24"/>
          <w:szCs w:val="24"/>
        </w:rPr>
        <w:t xml:space="preserve">Załącznik nr 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F1603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DE162BE" w14:textId="056F5E85" w:rsidR="007F3CCF" w:rsidRDefault="007F3CCF" w:rsidP="007F3CCF">
      <w:pPr>
        <w:pStyle w:val="Tekstpodstawowy"/>
        <w:ind w:left="284"/>
        <w:rPr>
          <w:rFonts w:ascii="Tahoma" w:hAnsi="Tahoma" w:cs="Tahoma"/>
          <w:b/>
          <w:bCs/>
        </w:rPr>
      </w:pPr>
    </w:p>
    <w:p w14:paraId="1D4F4D0C" w14:textId="457E8284" w:rsidR="007F3CCF" w:rsidRPr="00621DEC" w:rsidRDefault="007F3CCF" w:rsidP="007F3CCF">
      <w:pPr>
        <w:pStyle w:val="Tekstpodstawowy"/>
        <w:ind w:left="284"/>
        <w:rPr>
          <w:rFonts w:ascii="Tahoma" w:hAnsi="Tahoma" w:cs="Tahoma"/>
          <w:b/>
          <w:bCs/>
        </w:rPr>
      </w:pPr>
      <w:r w:rsidRPr="00621DEC">
        <w:rPr>
          <w:rFonts w:ascii="Tahoma" w:hAnsi="Tahoma" w:cs="Tahoma"/>
          <w:b/>
          <w:bCs/>
        </w:rPr>
        <w:t>OŚWIADCZENIE WYKONAWCY</w:t>
      </w:r>
      <w:r>
        <w:rPr>
          <w:rFonts w:ascii="Tahoma" w:hAnsi="Tahoma" w:cs="Tahoma"/>
          <w:b/>
          <w:bCs/>
        </w:rPr>
        <w:t xml:space="preserve"> </w:t>
      </w:r>
      <w:r w:rsidRPr="00621DEC">
        <w:rPr>
          <w:rFonts w:ascii="Tahoma" w:hAnsi="Tahoma" w:cs="Tahoma"/>
          <w:b/>
          <w:bCs/>
        </w:rPr>
        <w:t>O BRAKU POWIĄZAŃ OSOBOWYCH LUB KAPITAŁOWYCH Z ZAMAWIAJĄCYM</w:t>
      </w:r>
    </w:p>
    <w:p w14:paraId="064B94B6" w14:textId="77777777" w:rsidR="007F3CCF" w:rsidRPr="00621DEC" w:rsidRDefault="007F3CCF" w:rsidP="007F3CCF">
      <w:pPr>
        <w:pStyle w:val="Tekstpodstawowy"/>
        <w:ind w:left="284"/>
        <w:rPr>
          <w:rFonts w:ascii="Tahoma" w:hAnsi="Tahoma" w:cs="Tahoma"/>
        </w:rPr>
      </w:pPr>
    </w:p>
    <w:p w14:paraId="1C94CB4F" w14:textId="77777777" w:rsidR="007F3CCF" w:rsidRPr="00621DEC" w:rsidRDefault="007F3CCF" w:rsidP="007F3CCF">
      <w:pPr>
        <w:pStyle w:val="Tekstpodstawowy"/>
        <w:ind w:left="284"/>
        <w:rPr>
          <w:rFonts w:ascii="Tahoma" w:hAnsi="Tahoma" w:cs="Tahoma"/>
          <w:b/>
          <w:bCs/>
        </w:rPr>
      </w:pPr>
      <w:r w:rsidRPr="00621DEC">
        <w:rPr>
          <w:rFonts w:ascii="Tahoma" w:hAnsi="Tahoma" w:cs="Tahoma"/>
        </w:rPr>
        <w:t xml:space="preserve">Oświadczam, że jestem / nie jestem* powiązany/a osobowo lub kapitałowo z Zamawiającym, tj. </w:t>
      </w:r>
      <w:r w:rsidRPr="00621DEC">
        <w:rPr>
          <w:rFonts w:ascii="Tahoma" w:hAnsi="Tahoma" w:cs="Tahoma"/>
          <w:b/>
          <w:bCs/>
        </w:rPr>
        <w:t>JMM Sp. z o.o., ul. Żurawinowa 10, 62-070 Palędzie.</w:t>
      </w:r>
    </w:p>
    <w:p w14:paraId="13484A3A" w14:textId="77777777" w:rsidR="007F3CCF" w:rsidRPr="00621DEC" w:rsidRDefault="007F3CCF" w:rsidP="007F3CCF">
      <w:pPr>
        <w:pStyle w:val="Tekstpodstawowy"/>
        <w:ind w:left="284"/>
        <w:rPr>
          <w:rFonts w:ascii="Tahoma" w:hAnsi="Tahoma" w:cs="Tahoma"/>
        </w:rPr>
      </w:pPr>
      <w:r w:rsidRPr="00621DEC">
        <w:rPr>
          <w:rFonts w:ascii="Tahoma" w:hAnsi="Tahoma" w:cs="Tahoma"/>
        </w:rPr>
        <w:t xml:space="preserve"> </w:t>
      </w:r>
    </w:p>
    <w:p w14:paraId="57545335" w14:textId="77777777" w:rsidR="007F3CCF" w:rsidRPr="00621DEC" w:rsidRDefault="007F3CCF" w:rsidP="007F3CCF">
      <w:pPr>
        <w:pStyle w:val="Tekstpodstawowy"/>
        <w:ind w:left="284"/>
        <w:rPr>
          <w:rFonts w:ascii="Tahoma" w:hAnsi="Tahoma" w:cs="Tahoma"/>
        </w:rPr>
      </w:pPr>
      <w:r w:rsidRPr="00621DEC">
        <w:rPr>
          <w:rFonts w:ascii="Tahoma" w:hAnsi="Tahoma" w:cs="Tahoma"/>
        </w:rPr>
        <w:t xml:space="preserve">Przez powiązania kapitałowe lub osobowe rozumie się wzajemne powiązania pomiędzy Zamawiającym lub osobami upoważnionymi do zaciągania zobowiązań w imieniu Zamawiającego lub osobami wykonującymi w imieniu Zamawiającego czynności związane z przygotowaniem oraz przeprowadzeniem procedury wyboru Wykonawcy, a Wykonawcą, polegające w szczególności na: </w:t>
      </w:r>
    </w:p>
    <w:p w14:paraId="590904AD" w14:textId="77777777" w:rsidR="007F3CCF" w:rsidRPr="00621DEC" w:rsidRDefault="007F3CCF" w:rsidP="007F3CCF">
      <w:pPr>
        <w:pStyle w:val="Tekstpodstawowy"/>
        <w:numPr>
          <w:ilvl w:val="0"/>
          <w:numId w:val="6"/>
        </w:numPr>
        <w:ind w:left="567" w:hanging="283"/>
        <w:rPr>
          <w:rFonts w:ascii="Tahoma" w:hAnsi="Tahoma" w:cs="Tahoma"/>
        </w:rPr>
      </w:pPr>
      <w:r w:rsidRPr="00621DEC">
        <w:rPr>
          <w:rFonts w:ascii="Tahoma" w:hAnsi="Tahoma" w:cs="Tahoma"/>
        </w:rPr>
        <w:t xml:space="preserve">uczestniczeniu w spółce jako wspólnik spółki cywilnej lub spółki osobowej, posiadaniu co najmniej 10 % udziałów lub akcji (o ile niższy próg nie wynika z przepisów prawa), pełnieniu funkcji członka organu nadzorczego lub zarządzającego, prokurenta, pełnomocnika; </w:t>
      </w:r>
    </w:p>
    <w:p w14:paraId="4A053451" w14:textId="77777777" w:rsidR="007F3CCF" w:rsidRPr="00621DEC" w:rsidRDefault="007F3CCF" w:rsidP="007F3CCF">
      <w:pPr>
        <w:pStyle w:val="Tekstpodstawowy"/>
        <w:numPr>
          <w:ilvl w:val="0"/>
          <w:numId w:val="6"/>
        </w:numPr>
        <w:ind w:left="567" w:hanging="283"/>
        <w:rPr>
          <w:rFonts w:ascii="Tahoma" w:hAnsi="Tahoma" w:cs="Tahoma"/>
        </w:rPr>
      </w:pPr>
      <w:r w:rsidRPr="00621DEC">
        <w:rPr>
          <w:rFonts w:ascii="Tahoma" w:hAnsi="Tahoma" w:cs="Tahoma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 </w:t>
      </w:r>
    </w:p>
    <w:p w14:paraId="44B4EE9A" w14:textId="77777777" w:rsidR="007F3CCF" w:rsidRPr="00621DEC" w:rsidRDefault="007F3CCF" w:rsidP="007F3CCF">
      <w:pPr>
        <w:pStyle w:val="Tekstpodstawowy"/>
        <w:numPr>
          <w:ilvl w:val="0"/>
          <w:numId w:val="6"/>
        </w:numPr>
        <w:ind w:left="567" w:hanging="283"/>
        <w:rPr>
          <w:rFonts w:ascii="Tahoma" w:hAnsi="Tahoma" w:cs="Tahoma"/>
        </w:rPr>
      </w:pPr>
      <w:r w:rsidRPr="00621DEC">
        <w:rPr>
          <w:rFonts w:ascii="Tahoma" w:hAnsi="Tahoma" w:cs="Tahoma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6C32685A" w14:textId="77777777" w:rsidR="007F3CCF" w:rsidRPr="00621DEC" w:rsidRDefault="007F3CCF" w:rsidP="007F3CCF">
      <w:pPr>
        <w:pStyle w:val="Tekstpodstawowy"/>
        <w:ind w:left="284"/>
        <w:rPr>
          <w:rFonts w:ascii="Tahoma" w:hAnsi="Tahoma" w:cs="Tahoma"/>
        </w:rPr>
      </w:pPr>
    </w:p>
    <w:p w14:paraId="64DA3FCD" w14:textId="77777777" w:rsidR="007F3CCF" w:rsidRPr="00621DEC" w:rsidRDefault="007F3CCF" w:rsidP="007F3CCF">
      <w:pPr>
        <w:pStyle w:val="Tekstpodstawowy"/>
        <w:ind w:left="284"/>
        <w:rPr>
          <w:rFonts w:ascii="Tahoma" w:hAnsi="Tahoma" w:cs="Tahoma"/>
        </w:rPr>
      </w:pPr>
      <w:r w:rsidRPr="00621DEC">
        <w:rPr>
          <w:rFonts w:ascii="Tahoma" w:hAnsi="Tahoma" w:cs="Tahoma"/>
        </w:rPr>
        <w:t xml:space="preserve">Dodatkowo: </w:t>
      </w:r>
    </w:p>
    <w:p w14:paraId="23CE8619" w14:textId="77777777" w:rsidR="007F3CCF" w:rsidRPr="00621DEC" w:rsidRDefault="007F3CCF" w:rsidP="007F3CCF">
      <w:pPr>
        <w:pStyle w:val="Tekstpodstawowy"/>
        <w:ind w:left="284"/>
        <w:rPr>
          <w:rFonts w:ascii="Tahoma" w:hAnsi="Tahoma" w:cs="Tahoma"/>
        </w:rPr>
      </w:pPr>
      <w:r w:rsidRPr="00621DEC">
        <w:rPr>
          <w:rFonts w:ascii="Tahoma" w:hAnsi="Tahoma" w:cs="Tahoma"/>
        </w:rPr>
        <w:t xml:space="preserve">Nie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osobiste. </w:t>
      </w:r>
    </w:p>
    <w:p w14:paraId="44FB32C4" w14:textId="77777777" w:rsidR="007F3CCF" w:rsidRPr="00621DEC" w:rsidRDefault="007F3CCF" w:rsidP="007F3CCF">
      <w:pPr>
        <w:pStyle w:val="Tekstpodstawowy"/>
        <w:ind w:left="284"/>
        <w:rPr>
          <w:rFonts w:ascii="Tahoma" w:hAnsi="Tahoma" w:cs="Tahoma"/>
        </w:rPr>
      </w:pPr>
    </w:p>
    <w:p w14:paraId="73D76031" w14:textId="77777777" w:rsidR="007F3CCF" w:rsidRPr="00621DEC" w:rsidRDefault="007F3CCF" w:rsidP="007F3CCF">
      <w:pPr>
        <w:pStyle w:val="Tekstpodstawowy"/>
        <w:rPr>
          <w:rFonts w:ascii="Tahoma" w:hAnsi="Tahoma" w:cs="Tahoma"/>
        </w:rPr>
      </w:pPr>
    </w:p>
    <w:p w14:paraId="28923396" w14:textId="77777777" w:rsidR="007F3CCF" w:rsidRDefault="007F3CCF" w:rsidP="007F3CCF">
      <w:pPr>
        <w:pStyle w:val="Tekstpodstawowy"/>
        <w:spacing w:before="203"/>
        <w:rPr>
          <w:rFonts w:ascii="Tahoma" w:hAnsi="Tahoma" w:cs="Tahoma"/>
        </w:rPr>
      </w:pPr>
    </w:p>
    <w:p w14:paraId="0BD1B7AB" w14:textId="77777777" w:rsidR="007F3CCF" w:rsidRDefault="007F3CCF" w:rsidP="007F3CCF">
      <w:pPr>
        <w:pStyle w:val="Tekstpodstawowy"/>
        <w:spacing w:before="203"/>
        <w:rPr>
          <w:rFonts w:ascii="Tahoma" w:hAnsi="Tahoma" w:cs="Tahoma"/>
        </w:rPr>
      </w:pPr>
    </w:p>
    <w:p w14:paraId="077FDB1D" w14:textId="77777777" w:rsidR="007F3CCF" w:rsidRPr="00621DEC" w:rsidRDefault="007F3CCF" w:rsidP="007F3CCF">
      <w:pPr>
        <w:pStyle w:val="Tekstpodstawowy"/>
        <w:spacing w:before="203"/>
        <w:rPr>
          <w:rFonts w:ascii="Tahoma" w:hAnsi="Tahoma" w:cs="Tahoma"/>
        </w:rPr>
      </w:pPr>
    </w:p>
    <w:p w14:paraId="4F059FA8" w14:textId="77777777" w:rsidR="007F3CCF" w:rsidRPr="00621DEC" w:rsidRDefault="007F3CCF" w:rsidP="007F3CCF">
      <w:pPr>
        <w:tabs>
          <w:tab w:val="left" w:pos="5812"/>
        </w:tabs>
        <w:ind w:left="147"/>
        <w:rPr>
          <w:rFonts w:ascii="Tahoma" w:hAnsi="Tahoma" w:cs="Tahoma"/>
        </w:rPr>
      </w:pPr>
      <w:r w:rsidRPr="00621DEC">
        <w:rPr>
          <w:rFonts w:ascii="Tahoma" w:hAnsi="Tahoma" w:cs="Tahoma"/>
          <w:spacing w:val="-2"/>
        </w:rPr>
        <w:t>..............................................................</w:t>
      </w:r>
      <w:r w:rsidRPr="00621DEC">
        <w:rPr>
          <w:rFonts w:ascii="Tahoma" w:hAnsi="Tahoma" w:cs="Tahoma"/>
        </w:rPr>
        <w:tab/>
      </w:r>
      <w:r w:rsidRPr="00621DEC">
        <w:rPr>
          <w:rFonts w:ascii="Tahoma" w:hAnsi="Tahoma" w:cs="Tahoma"/>
          <w:spacing w:val="-2"/>
        </w:rPr>
        <w:t>……………………………………………………..</w:t>
      </w:r>
    </w:p>
    <w:p w14:paraId="25CACBBF" w14:textId="77777777" w:rsidR="007F3CCF" w:rsidRPr="00621DEC" w:rsidRDefault="007F3CCF" w:rsidP="007F3CCF">
      <w:pPr>
        <w:tabs>
          <w:tab w:val="left" w:pos="5812"/>
        </w:tabs>
        <w:spacing w:before="1" w:line="259" w:lineRule="auto"/>
        <w:ind w:left="5812" w:right="683" w:hanging="5725"/>
        <w:rPr>
          <w:rFonts w:ascii="Tahoma" w:hAnsi="Tahoma" w:cs="Tahoma"/>
          <w:i/>
        </w:rPr>
      </w:pPr>
      <w:r w:rsidRPr="00621DEC">
        <w:rPr>
          <w:rFonts w:ascii="Tahoma" w:hAnsi="Tahoma" w:cs="Tahoma"/>
          <w:i/>
        </w:rPr>
        <w:t>Miejscowość,</w:t>
      </w:r>
      <w:r w:rsidRPr="00621DEC">
        <w:rPr>
          <w:rFonts w:ascii="Tahoma" w:hAnsi="Tahoma" w:cs="Tahoma"/>
          <w:i/>
          <w:spacing w:val="40"/>
        </w:rPr>
        <w:t xml:space="preserve"> </w:t>
      </w:r>
      <w:r w:rsidRPr="00621DEC">
        <w:rPr>
          <w:rFonts w:ascii="Tahoma" w:hAnsi="Tahoma" w:cs="Tahoma"/>
          <w:i/>
        </w:rPr>
        <w:t>data</w:t>
      </w:r>
      <w:r w:rsidRPr="00621DEC">
        <w:rPr>
          <w:rFonts w:ascii="Tahoma" w:hAnsi="Tahoma" w:cs="Tahoma"/>
          <w:i/>
        </w:rPr>
        <w:tab/>
        <w:t xml:space="preserve">(Pieczęć i podpis Wykonawcy lub osoby działającej w imieniu </w:t>
      </w:r>
      <w:r w:rsidRPr="00621DEC">
        <w:rPr>
          <w:rFonts w:ascii="Tahoma" w:hAnsi="Tahoma" w:cs="Tahoma"/>
          <w:i/>
          <w:spacing w:val="-2"/>
        </w:rPr>
        <w:t>Wykonawcy)</w:t>
      </w:r>
    </w:p>
    <w:p w14:paraId="6FF71E73" w14:textId="77777777" w:rsidR="007F3CCF" w:rsidRPr="007F3CCF" w:rsidRDefault="007F3CCF" w:rsidP="007F3CCF">
      <w:pPr>
        <w:pStyle w:val="Tekstpodstawowy"/>
        <w:tabs>
          <w:tab w:val="left" w:pos="5812"/>
        </w:tabs>
        <w:ind w:left="5812"/>
        <w:rPr>
          <w:rFonts w:ascii="Tahoma" w:hAnsi="Tahoma" w:cs="Tahoma"/>
          <w:i/>
          <w:sz w:val="48"/>
          <w:szCs w:val="48"/>
        </w:rPr>
      </w:pPr>
    </w:p>
    <w:p w14:paraId="727EE3E9" w14:textId="05C5A205" w:rsidR="00AF2CCF" w:rsidRDefault="007F3CCF" w:rsidP="00D13EEE">
      <w:pPr>
        <w:pStyle w:val="Tekstpodstawowy"/>
      </w:pPr>
      <w:r w:rsidRPr="007F3CCF">
        <w:rPr>
          <w:rFonts w:ascii="Tahoma" w:hAnsi="Tahoma" w:cs="Tahoma"/>
          <w:i/>
          <w:iCs/>
          <w:sz w:val="48"/>
          <w:szCs w:val="48"/>
        </w:rPr>
        <w:t>*niewłaściwe skreślić</w:t>
      </w:r>
    </w:p>
    <w:p w14:paraId="1A5FD6EE" w14:textId="77777777" w:rsidR="00D13EEE" w:rsidRPr="00D13EEE" w:rsidRDefault="00D13EEE" w:rsidP="00D13EEE"/>
    <w:sectPr w:rsidR="00D13EEE" w:rsidRPr="00D13EEE" w:rsidSect="003370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8" w:right="1133" w:bottom="720" w:left="993" w:header="0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9BB99" w14:textId="77777777" w:rsidR="006D535A" w:rsidRDefault="006D535A" w:rsidP="00AF2CCF">
      <w:pPr>
        <w:spacing w:after="0" w:line="240" w:lineRule="auto"/>
      </w:pPr>
      <w:r>
        <w:separator/>
      </w:r>
    </w:p>
  </w:endnote>
  <w:endnote w:type="continuationSeparator" w:id="0">
    <w:p w14:paraId="615C518B" w14:textId="77777777" w:rsidR="006D535A" w:rsidRDefault="006D535A" w:rsidP="00AF2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FCFAE" w14:textId="77777777" w:rsidR="00855347" w:rsidRDefault="008553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750C" w14:textId="76DEF89B" w:rsidR="003B3F84" w:rsidRPr="003B3F84" w:rsidRDefault="000A75E6" w:rsidP="003B3F84">
    <w:pPr>
      <w:shd w:val="clear" w:color="auto" w:fill="FFFFFF"/>
      <w:tabs>
        <w:tab w:val="left" w:pos="6630"/>
      </w:tabs>
      <w:spacing w:after="0" w:line="240" w:lineRule="auto"/>
      <w:ind w:left="426"/>
      <w:outlineLvl w:val="0"/>
      <w:rPr>
        <w:rFonts w:ascii="Arial" w:hAnsi="Arial" w:cs="Arial"/>
        <w:i/>
        <w:iCs/>
        <w:sz w:val="20"/>
        <w:szCs w:val="20"/>
      </w:rPr>
    </w:pPr>
    <w:r w:rsidRPr="000A75E6">
      <w:rPr>
        <w:rFonts w:ascii="Arial" w:hAnsi="Arial" w:cs="Arial"/>
        <w:i/>
        <w:iCs/>
        <w:sz w:val="20"/>
        <w:szCs w:val="20"/>
      </w:rPr>
      <w:t>ZAPYTANIE OFERTOWE nr FST/0027/DZ/0</w:t>
    </w:r>
    <w:r w:rsidR="00855347">
      <w:rPr>
        <w:rFonts w:ascii="Arial" w:hAnsi="Arial" w:cs="Arial"/>
        <w:i/>
        <w:iCs/>
        <w:sz w:val="20"/>
        <w:szCs w:val="20"/>
      </w:rPr>
      <w:t>8</w:t>
    </w:r>
  </w:p>
  <w:p w14:paraId="2D4FA684" w14:textId="77777777" w:rsidR="00843DC2" w:rsidRPr="003370DC" w:rsidRDefault="00843DC2" w:rsidP="003370DC">
    <w:pPr>
      <w:shd w:val="clear" w:color="auto" w:fill="FFFFFF"/>
      <w:tabs>
        <w:tab w:val="left" w:pos="6630"/>
      </w:tabs>
      <w:spacing w:after="0" w:line="240" w:lineRule="auto"/>
      <w:ind w:left="426"/>
      <w:outlineLvl w:val="0"/>
      <w:rPr>
        <w:rFonts w:ascii="Arial" w:hAnsi="Arial" w:cs="Arial"/>
        <w:i/>
        <w:iCs/>
        <w:sz w:val="20"/>
        <w:szCs w:val="20"/>
      </w:rPr>
    </w:pPr>
  </w:p>
  <w:p w14:paraId="2F98E18F" w14:textId="77777777" w:rsidR="003370DC" w:rsidRDefault="003370D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A2920" w14:textId="77777777" w:rsidR="00855347" w:rsidRDefault="008553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0BC18" w14:textId="77777777" w:rsidR="006D535A" w:rsidRDefault="006D535A" w:rsidP="00AF2CCF">
      <w:pPr>
        <w:spacing w:after="0" w:line="240" w:lineRule="auto"/>
      </w:pPr>
      <w:r>
        <w:separator/>
      </w:r>
    </w:p>
  </w:footnote>
  <w:footnote w:type="continuationSeparator" w:id="0">
    <w:p w14:paraId="2AF82DE7" w14:textId="77777777" w:rsidR="006D535A" w:rsidRDefault="006D535A" w:rsidP="00AF2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77FF6" w14:textId="77777777" w:rsidR="00855347" w:rsidRDefault="008553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64E0" w14:textId="77777777" w:rsidR="00C416E8" w:rsidRDefault="0032772D" w:rsidP="00C416E8">
    <w:pPr>
      <w:pStyle w:val="Nagwek"/>
      <w:rPr>
        <w:lang w:eastAsia="pl-PL"/>
      </w:rPr>
    </w:pPr>
    <w:r>
      <w:rPr>
        <w:rFonts w:ascii="Times New Roman" w:hAnsi="Times New Roman" w:cs="Times New Roman"/>
        <w:sz w:val="20"/>
        <w:szCs w:val="20"/>
      </w:rPr>
      <w:t xml:space="preserve">             </w:t>
    </w:r>
  </w:p>
  <w:p w14:paraId="7EDF3B60" w14:textId="63D94373" w:rsidR="00BE6AC9" w:rsidRDefault="00BE6AC9" w:rsidP="00BE6AC9">
    <w:pPr>
      <w:pStyle w:val="Nagwek"/>
      <w:rPr>
        <w:lang w:eastAsia="pl-PL"/>
      </w:rPr>
    </w:pPr>
    <w:r>
      <w:rPr>
        <w:noProof/>
      </w:rPr>
      <w:t xml:space="preserve">         </w:t>
    </w:r>
    <w:r>
      <w:rPr>
        <w:noProof/>
        <w:lang w:eastAsia="pl-PL"/>
      </w:rPr>
      <w:t xml:space="preserve">                      </w:t>
    </w:r>
  </w:p>
  <w:p w14:paraId="5EB8CAB5" w14:textId="048EF065" w:rsidR="007C23A5" w:rsidRPr="00C416E8" w:rsidRDefault="002F7B1A" w:rsidP="00C416E8">
    <w:pPr>
      <w:pStyle w:val="Nagwek"/>
    </w:pPr>
    <w:r>
      <w:t xml:space="preserve">    </w:t>
    </w:r>
    <w:r w:rsidR="003E4561">
      <w:rPr>
        <w:noProof/>
      </w:rPr>
      <w:drawing>
        <wp:inline distT="0" distB="0" distL="0" distR="0" wp14:anchorId="7AA915E6" wp14:editId="43BA1622">
          <wp:extent cx="5760720" cy="493395"/>
          <wp:effectExtent l="0" t="0" r="0" b="0"/>
          <wp:docPr id="15058902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156263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3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82109" w14:textId="77777777" w:rsidR="00855347" w:rsidRDefault="008553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CAD940"/>
    <w:multiLevelType w:val="hybridMultilevel"/>
    <w:tmpl w:val="E5DA7212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CF1E9D3"/>
    <w:multiLevelType w:val="hybridMultilevel"/>
    <w:tmpl w:val="FFFFFFFF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ED359CF"/>
    <w:multiLevelType w:val="hybridMultilevel"/>
    <w:tmpl w:val="E5F44EBC"/>
    <w:lvl w:ilvl="0" w:tplc="0A98A8BC">
      <w:start w:val="1"/>
      <w:numFmt w:val="decimal"/>
      <w:lvlText w:val="%1)"/>
      <w:lvlJc w:val="left"/>
      <w:pPr>
        <w:ind w:left="8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" w15:restartNumberingAfterBreak="0">
    <w:nsid w:val="38915D0A"/>
    <w:multiLevelType w:val="hybridMultilevel"/>
    <w:tmpl w:val="884409F6"/>
    <w:lvl w:ilvl="0" w:tplc="2ED4C77C">
      <w:start w:val="2"/>
      <w:numFmt w:val="decimal"/>
      <w:lvlText w:val="%1)"/>
      <w:lvlJc w:val="left"/>
      <w:pPr>
        <w:ind w:left="114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4D2E3421"/>
    <w:multiLevelType w:val="hybridMultilevel"/>
    <w:tmpl w:val="6ED8B58C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  <w:pPr>
        <w:ind w:left="0" w:firstLine="0"/>
      </w:pPr>
    </w:lvl>
    <w:lvl w:ilvl="4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7FD73F9E"/>
    <w:multiLevelType w:val="hybridMultilevel"/>
    <w:tmpl w:val="53E04104"/>
    <w:lvl w:ilvl="0" w:tplc="93A0C4BE">
      <w:start w:val="1"/>
      <w:numFmt w:val="decimal"/>
      <w:lvlText w:val="%1)"/>
      <w:lvlJc w:val="left"/>
      <w:pPr>
        <w:ind w:left="512" w:hanging="228"/>
      </w:pPr>
      <w:rPr>
        <w:rFonts w:ascii="Arial" w:eastAsia="Carlito" w:hAnsi="Arial" w:cs="Arial" w:hint="default"/>
        <w:b w:val="0"/>
        <w:bCs w:val="0"/>
        <w:i w:val="0"/>
        <w:iCs w:val="0"/>
        <w:spacing w:val="0"/>
        <w:w w:val="88"/>
        <w:sz w:val="22"/>
        <w:szCs w:val="22"/>
        <w:lang w:val="pl-PL" w:eastAsia="en-US" w:bidi="ar-SA"/>
      </w:rPr>
    </w:lvl>
    <w:lvl w:ilvl="1" w:tplc="649AD2FC">
      <w:start w:val="1"/>
      <w:numFmt w:val="decimal"/>
      <w:lvlText w:val="%2."/>
      <w:lvlJc w:val="left"/>
      <w:pPr>
        <w:ind w:left="992" w:hanging="425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5F497F8">
      <w:numFmt w:val="bullet"/>
      <w:lvlText w:val="•"/>
      <w:lvlJc w:val="left"/>
      <w:pPr>
        <w:ind w:left="1962" w:hanging="425"/>
      </w:pPr>
      <w:rPr>
        <w:rFonts w:hint="default"/>
        <w:lang w:val="pl-PL" w:eastAsia="en-US" w:bidi="ar-SA"/>
      </w:rPr>
    </w:lvl>
    <w:lvl w:ilvl="3" w:tplc="A7E8F2D8">
      <w:numFmt w:val="bullet"/>
      <w:lvlText w:val="•"/>
      <w:lvlJc w:val="left"/>
      <w:pPr>
        <w:ind w:left="2936" w:hanging="425"/>
      </w:pPr>
      <w:rPr>
        <w:rFonts w:hint="default"/>
        <w:lang w:val="pl-PL" w:eastAsia="en-US" w:bidi="ar-SA"/>
      </w:rPr>
    </w:lvl>
    <w:lvl w:ilvl="4" w:tplc="F334CDE6">
      <w:numFmt w:val="bullet"/>
      <w:lvlText w:val="•"/>
      <w:lvlJc w:val="left"/>
      <w:pPr>
        <w:ind w:left="3910" w:hanging="425"/>
      </w:pPr>
      <w:rPr>
        <w:rFonts w:hint="default"/>
        <w:lang w:val="pl-PL" w:eastAsia="en-US" w:bidi="ar-SA"/>
      </w:rPr>
    </w:lvl>
    <w:lvl w:ilvl="5" w:tplc="67408CC2">
      <w:numFmt w:val="bullet"/>
      <w:lvlText w:val="•"/>
      <w:lvlJc w:val="left"/>
      <w:pPr>
        <w:ind w:left="4884" w:hanging="425"/>
      </w:pPr>
      <w:rPr>
        <w:rFonts w:hint="default"/>
        <w:lang w:val="pl-PL" w:eastAsia="en-US" w:bidi="ar-SA"/>
      </w:rPr>
    </w:lvl>
    <w:lvl w:ilvl="6" w:tplc="7F787E1A">
      <w:numFmt w:val="bullet"/>
      <w:lvlText w:val="•"/>
      <w:lvlJc w:val="left"/>
      <w:pPr>
        <w:ind w:left="5858" w:hanging="425"/>
      </w:pPr>
      <w:rPr>
        <w:rFonts w:hint="default"/>
        <w:lang w:val="pl-PL" w:eastAsia="en-US" w:bidi="ar-SA"/>
      </w:rPr>
    </w:lvl>
    <w:lvl w:ilvl="7" w:tplc="3DBE2F7A">
      <w:numFmt w:val="bullet"/>
      <w:lvlText w:val="•"/>
      <w:lvlJc w:val="left"/>
      <w:pPr>
        <w:ind w:left="6832" w:hanging="425"/>
      </w:pPr>
      <w:rPr>
        <w:rFonts w:hint="default"/>
        <w:lang w:val="pl-PL" w:eastAsia="en-US" w:bidi="ar-SA"/>
      </w:rPr>
    </w:lvl>
    <w:lvl w:ilvl="8" w:tplc="C55CEDCA">
      <w:numFmt w:val="bullet"/>
      <w:lvlText w:val="•"/>
      <w:lvlJc w:val="left"/>
      <w:pPr>
        <w:ind w:left="7806" w:hanging="425"/>
      </w:pPr>
      <w:rPr>
        <w:rFonts w:hint="default"/>
        <w:lang w:val="pl-PL" w:eastAsia="en-US" w:bidi="ar-SA"/>
      </w:rPr>
    </w:lvl>
  </w:abstractNum>
  <w:num w:numId="1" w16cid:durableId="149857230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4968260">
    <w:abstractNumId w:val="5"/>
  </w:num>
  <w:num w:numId="3" w16cid:durableId="2060784013">
    <w:abstractNumId w:val="2"/>
  </w:num>
  <w:num w:numId="4" w16cid:durableId="150624533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1616868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624573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A0D"/>
    <w:rsid w:val="00034C42"/>
    <w:rsid w:val="00035959"/>
    <w:rsid w:val="00041430"/>
    <w:rsid w:val="00051DB9"/>
    <w:rsid w:val="0006249A"/>
    <w:rsid w:val="000642BA"/>
    <w:rsid w:val="0007091E"/>
    <w:rsid w:val="000940B4"/>
    <w:rsid w:val="000A75E6"/>
    <w:rsid w:val="000D77C9"/>
    <w:rsid w:val="00110D52"/>
    <w:rsid w:val="00123388"/>
    <w:rsid w:val="001333A4"/>
    <w:rsid w:val="0017383E"/>
    <w:rsid w:val="00174280"/>
    <w:rsid w:val="001925DA"/>
    <w:rsid w:val="001A0018"/>
    <w:rsid w:val="001A189E"/>
    <w:rsid w:val="001A30E9"/>
    <w:rsid w:val="001E0516"/>
    <w:rsid w:val="001E24C3"/>
    <w:rsid w:val="002022CE"/>
    <w:rsid w:val="00213B94"/>
    <w:rsid w:val="0022478C"/>
    <w:rsid w:val="00232575"/>
    <w:rsid w:val="002430D3"/>
    <w:rsid w:val="0024522D"/>
    <w:rsid w:val="00251CE5"/>
    <w:rsid w:val="00252696"/>
    <w:rsid w:val="002715A8"/>
    <w:rsid w:val="002931F7"/>
    <w:rsid w:val="002B7961"/>
    <w:rsid w:val="002F186A"/>
    <w:rsid w:val="002F2B8A"/>
    <w:rsid w:val="002F7B1A"/>
    <w:rsid w:val="00307712"/>
    <w:rsid w:val="0032772D"/>
    <w:rsid w:val="003319CF"/>
    <w:rsid w:val="00336186"/>
    <w:rsid w:val="003370DC"/>
    <w:rsid w:val="0034645C"/>
    <w:rsid w:val="003761F1"/>
    <w:rsid w:val="00395655"/>
    <w:rsid w:val="003B3F84"/>
    <w:rsid w:val="003C01EC"/>
    <w:rsid w:val="003C55F3"/>
    <w:rsid w:val="003D451F"/>
    <w:rsid w:val="003E2A86"/>
    <w:rsid w:val="003E4561"/>
    <w:rsid w:val="00425EC6"/>
    <w:rsid w:val="004322B0"/>
    <w:rsid w:val="004335C3"/>
    <w:rsid w:val="0045222D"/>
    <w:rsid w:val="0046020E"/>
    <w:rsid w:val="00473E40"/>
    <w:rsid w:val="00476198"/>
    <w:rsid w:val="00493B49"/>
    <w:rsid w:val="004D4C50"/>
    <w:rsid w:val="004E5A33"/>
    <w:rsid w:val="004F2C15"/>
    <w:rsid w:val="004F3C41"/>
    <w:rsid w:val="00506286"/>
    <w:rsid w:val="00524154"/>
    <w:rsid w:val="00581D35"/>
    <w:rsid w:val="00583676"/>
    <w:rsid w:val="005848E3"/>
    <w:rsid w:val="005A499B"/>
    <w:rsid w:val="005B1EBB"/>
    <w:rsid w:val="005C71CD"/>
    <w:rsid w:val="005D0953"/>
    <w:rsid w:val="005E009C"/>
    <w:rsid w:val="005E4B5B"/>
    <w:rsid w:val="005F0144"/>
    <w:rsid w:val="006119B5"/>
    <w:rsid w:val="00615C8D"/>
    <w:rsid w:val="00623FF1"/>
    <w:rsid w:val="00646F91"/>
    <w:rsid w:val="006472E5"/>
    <w:rsid w:val="00663CE5"/>
    <w:rsid w:val="006646F3"/>
    <w:rsid w:val="006A17A8"/>
    <w:rsid w:val="006A1A9A"/>
    <w:rsid w:val="006C4712"/>
    <w:rsid w:val="006D3E57"/>
    <w:rsid w:val="006D535A"/>
    <w:rsid w:val="006D6CDE"/>
    <w:rsid w:val="006E3A0D"/>
    <w:rsid w:val="006F1339"/>
    <w:rsid w:val="0070644E"/>
    <w:rsid w:val="00725165"/>
    <w:rsid w:val="007329FA"/>
    <w:rsid w:val="00735B6F"/>
    <w:rsid w:val="00736C28"/>
    <w:rsid w:val="00781B8D"/>
    <w:rsid w:val="007850F5"/>
    <w:rsid w:val="007C11FF"/>
    <w:rsid w:val="007C23A5"/>
    <w:rsid w:val="007E1EEB"/>
    <w:rsid w:val="007E7B0C"/>
    <w:rsid w:val="007F3CCF"/>
    <w:rsid w:val="0080038A"/>
    <w:rsid w:val="00805DDC"/>
    <w:rsid w:val="00815ACD"/>
    <w:rsid w:val="00822134"/>
    <w:rsid w:val="00843DC2"/>
    <w:rsid w:val="00853ED7"/>
    <w:rsid w:val="00855347"/>
    <w:rsid w:val="008931D5"/>
    <w:rsid w:val="00897360"/>
    <w:rsid w:val="008E39A6"/>
    <w:rsid w:val="008F24CA"/>
    <w:rsid w:val="008F6552"/>
    <w:rsid w:val="009015CF"/>
    <w:rsid w:val="0092053D"/>
    <w:rsid w:val="0094574E"/>
    <w:rsid w:val="0097463D"/>
    <w:rsid w:val="00975F8B"/>
    <w:rsid w:val="00977F7A"/>
    <w:rsid w:val="009A7AEC"/>
    <w:rsid w:val="009B1220"/>
    <w:rsid w:val="009B325E"/>
    <w:rsid w:val="00A22D7A"/>
    <w:rsid w:val="00A27077"/>
    <w:rsid w:val="00A3120D"/>
    <w:rsid w:val="00A362AF"/>
    <w:rsid w:val="00A46987"/>
    <w:rsid w:val="00A5459E"/>
    <w:rsid w:val="00A679F1"/>
    <w:rsid w:val="00AA37BB"/>
    <w:rsid w:val="00AA5EC5"/>
    <w:rsid w:val="00AD0DEA"/>
    <w:rsid w:val="00AF2CCF"/>
    <w:rsid w:val="00B41685"/>
    <w:rsid w:val="00B63202"/>
    <w:rsid w:val="00B657B3"/>
    <w:rsid w:val="00B83020"/>
    <w:rsid w:val="00BA3033"/>
    <w:rsid w:val="00BB3DF9"/>
    <w:rsid w:val="00BD1175"/>
    <w:rsid w:val="00BD615C"/>
    <w:rsid w:val="00BE6AC9"/>
    <w:rsid w:val="00BF080C"/>
    <w:rsid w:val="00BF4B7A"/>
    <w:rsid w:val="00C15C7B"/>
    <w:rsid w:val="00C416E8"/>
    <w:rsid w:val="00C57F35"/>
    <w:rsid w:val="00C82BE4"/>
    <w:rsid w:val="00C94E90"/>
    <w:rsid w:val="00C97731"/>
    <w:rsid w:val="00CB1597"/>
    <w:rsid w:val="00CB7E0D"/>
    <w:rsid w:val="00CD2055"/>
    <w:rsid w:val="00D04252"/>
    <w:rsid w:val="00D13EEE"/>
    <w:rsid w:val="00D249EB"/>
    <w:rsid w:val="00D2710C"/>
    <w:rsid w:val="00D30DFA"/>
    <w:rsid w:val="00D42D79"/>
    <w:rsid w:val="00D750AC"/>
    <w:rsid w:val="00D865D7"/>
    <w:rsid w:val="00D94977"/>
    <w:rsid w:val="00DA02D7"/>
    <w:rsid w:val="00DA6535"/>
    <w:rsid w:val="00DB252D"/>
    <w:rsid w:val="00DB3C51"/>
    <w:rsid w:val="00DC3BD2"/>
    <w:rsid w:val="00DE1508"/>
    <w:rsid w:val="00DE5863"/>
    <w:rsid w:val="00DF1D74"/>
    <w:rsid w:val="00E049ED"/>
    <w:rsid w:val="00E25E6F"/>
    <w:rsid w:val="00E328B7"/>
    <w:rsid w:val="00E405EF"/>
    <w:rsid w:val="00E452B6"/>
    <w:rsid w:val="00E63F7D"/>
    <w:rsid w:val="00E761A7"/>
    <w:rsid w:val="00E80367"/>
    <w:rsid w:val="00E951C4"/>
    <w:rsid w:val="00E95B0A"/>
    <w:rsid w:val="00EB4D14"/>
    <w:rsid w:val="00EC03DB"/>
    <w:rsid w:val="00EC36AC"/>
    <w:rsid w:val="00EC4342"/>
    <w:rsid w:val="00ED1CFA"/>
    <w:rsid w:val="00EE762F"/>
    <w:rsid w:val="00EF3FE3"/>
    <w:rsid w:val="00F00C56"/>
    <w:rsid w:val="00F15C85"/>
    <w:rsid w:val="00F40724"/>
    <w:rsid w:val="00F50A2A"/>
    <w:rsid w:val="00F758FE"/>
    <w:rsid w:val="00F8055F"/>
    <w:rsid w:val="00F86ABF"/>
    <w:rsid w:val="00F93577"/>
    <w:rsid w:val="00F94028"/>
    <w:rsid w:val="00FB3A80"/>
    <w:rsid w:val="00FD6D45"/>
    <w:rsid w:val="00FF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33F08"/>
  <w15:docId w15:val="{1DBFE34A-06AC-416F-8ADF-D5DE22675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B3A80"/>
    <w:pPr>
      <w:widowControl w:val="0"/>
      <w:autoSpaceDE w:val="0"/>
      <w:autoSpaceDN w:val="0"/>
      <w:spacing w:after="0" w:line="240" w:lineRule="auto"/>
      <w:ind w:left="121"/>
      <w:outlineLvl w:val="0"/>
    </w:pPr>
    <w:rPr>
      <w:rFonts w:ascii="Carlito" w:eastAsia="Carlito" w:hAnsi="Carlito" w:cs="Carlito"/>
      <w:b/>
      <w:bCs/>
    </w:rPr>
  </w:style>
  <w:style w:type="paragraph" w:styleId="Nagwek2">
    <w:name w:val="heading 2"/>
    <w:basedOn w:val="Normalny"/>
    <w:link w:val="Nagwek2Znak"/>
    <w:uiPriority w:val="9"/>
    <w:unhideWhenUsed/>
    <w:qFormat/>
    <w:rsid w:val="00FB3A80"/>
    <w:pPr>
      <w:widowControl w:val="0"/>
      <w:autoSpaceDE w:val="0"/>
      <w:autoSpaceDN w:val="0"/>
      <w:spacing w:after="0" w:line="240" w:lineRule="auto"/>
      <w:ind w:left="456"/>
      <w:outlineLvl w:val="1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CCF"/>
  </w:style>
  <w:style w:type="paragraph" w:styleId="Stopka">
    <w:name w:val="footer"/>
    <w:basedOn w:val="Normalny"/>
    <w:link w:val="StopkaZnak"/>
    <w:uiPriority w:val="99"/>
    <w:unhideWhenUsed/>
    <w:rsid w:val="00AF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CCF"/>
  </w:style>
  <w:style w:type="paragraph" w:styleId="Tekstdymka">
    <w:name w:val="Balloon Text"/>
    <w:basedOn w:val="Normalny"/>
    <w:link w:val="TekstdymkaZnak"/>
    <w:uiPriority w:val="99"/>
    <w:semiHidden/>
    <w:unhideWhenUsed/>
    <w:rsid w:val="00A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CC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581D35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Default">
    <w:name w:val="Default"/>
    <w:uiPriority w:val="99"/>
    <w:rsid w:val="00581D3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odstawowy">
    <w:name w:val="podstawowy"/>
    <w:basedOn w:val="Normalny"/>
    <w:rsid w:val="00583676"/>
    <w:pPr>
      <w:suppressAutoHyphens/>
      <w:autoSpaceDE w:val="0"/>
      <w:spacing w:after="0" w:line="280" w:lineRule="atLeast"/>
      <w:ind w:firstLine="397"/>
      <w:jc w:val="both"/>
    </w:pPr>
    <w:rPr>
      <w:rFonts w:ascii="Arial" w:eastAsia="Calibri" w:hAnsi="Arial" w:cs="Arial"/>
      <w:color w:val="00000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FB3A80"/>
    <w:rPr>
      <w:rFonts w:ascii="Carlito" w:eastAsia="Carlito" w:hAnsi="Carlito" w:cs="Carlito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3A80"/>
    <w:rPr>
      <w:rFonts w:ascii="Carlito" w:eastAsia="Carlito" w:hAnsi="Carlito" w:cs="Carlito"/>
      <w:b/>
      <w:bCs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FB3A80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B3A80"/>
    <w:rPr>
      <w:rFonts w:ascii="Carlito" w:eastAsia="Carlito" w:hAnsi="Carlito" w:cs="Carlito"/>
    </w:rPr>
  </w:style>
  <w:style w:type="paragraph" w:customStyle="1" w:styleId="TableParagraph">
    <w:name w:val="Table Paragraph"/>
    <w:basedOn w:val="Normalny"/>
    <w:uiPriority w:val="1"/>
    <w:qFormat/>
    <w:rsid w:val="00FB3A80"/>
    <w:pPr>
      <w:widowControl w:val="0"/>
      <w:autoSpaceDE w:val="0"/>
      <w:autoSpaceDN w:val="0"/>
      <w:spacing w:after="0" w:line="240" w:lineRule="auto"/>
      <w:ind w:left="107"/>
    </w:pPr>
    <w:rPr>
      <w:rFonts w:ascii="Carlito" w:eastAsia="Carlito" w:hAnsi="Carlito" w:cs="Carlito"/>
    </w:rPr>
  </w:style>
  <w:style w:type="table" w:customStyle="1" w:styleId="TableNormal">
    <w:name w:val="Table Normal"/>
    <w:uiPriority w:val="2"/>
    <w:semiHidden/>
    <w:qFormat/>
    <w:rsid w:val="00FB3A8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B15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5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5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5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59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B159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15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ka\Desktop\RPO%20-%207.4.1\Realizacja\kadry\papier%20z%20logo%20-%20pozostal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A8C18-D3CC-43AB-B556-6AE7FF28F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z logo - pozostale</Template>
  <TotalTime>5</TotalTime>
  <Pages>1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</dc:creator>
  <cp:lastModifiedBy>Małgorzata Pawłowska</cp:lastModifiedBy>
  <cp:revision>8</cp:revision>
  <cp:lastPrinted>2022-10-02T08:11:00Z</cp:lastPrinted>
  <dcterms:created xsi:type="dcterms:W3CDTF">2025-01-22T12:43:00Z</dcterms:created>
  <dcterms:modified xsi:type="dcterms:W3CDTF">2026-04-21T17:29:00Z</dcterms:modified>
</cp:coreProperties>
</file>